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Hammersmith and Fulham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Hammersmith and Fulham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Hammersmith and Fulham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Hammersmith and Fulham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Hammersmith and Fulham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10.0%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Hammersmith and Fulham are estimated to have a score of 1-2 on the PGSI (low-risk gambling), whilst </w:t>
      </w:r>
      <w:r w:rsidRPr="00773DF7">
        <w:rPr>
          <w:rFonts w:ascii="Libre Franklin Light" w:hAnsi="Libre Franklin Light" w:cs="Calibri Light"/>
          <w:b/>
          <w:bCs/>
          <w:color w:val="C45911" w:themeColor="accent2" w:themeShade="BF"/>
        </w:rPr>
        <w:t xml:space="preserve">8.5%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9.4%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68.5% </w:t>
      </w:r>
      <w:r w:rsidRPr="004747BF">
        <w:rPr>
          <w:rFonts w:ascii="Libre Franklin Light" w:eastAsia="Times New Roman" w:hAnsi="Libre Franklin Light" w:cs="Calibri Light"/>
        </w:rPr>
        <w:t xml:space="preserve">of those respondents classified as PGSI 8+ in Hammersmith and Fulham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Hammersmith and Fulham is estimated to be </w:t>
      </w:r>
      <w:r w:rsidRPr="00773DF7">
        <w:rPr>
          <w:rFonts w:ascii="Libre Franklin Light" w:eastAsia="Times New Roman" w:hAnsi="Libre Franklin Light" w:cs="Calibri Light"/>
          <w:b/>
          <w:bCs/>
          <w:color w:val="C45911" w:themeColor="accent2" w:themeShade="BF"/>
        </w:rPr>
        <w:t xml:space="preserve">£13,234,939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Hammersmith and Fulham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27.9%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Hammersmith and Fulham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10.0%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Hammersmith and Fulham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Hammersmith and Fulham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9.4%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ammersmith and Ful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Hammersmith and Fulham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ammersmith and Ful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Hammersmith and Fulham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11.0%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47.4%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Hammersmith and Fulham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68.5%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ammersmith and Ful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Hammersmith and Fulham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40.8%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Hammersmith and Fulham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Hammersmith and Fulham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69.7%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Hammersmith and Fulham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Hammersmith and Fulham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Hammersmith and Fulham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£13,234,939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Hammersmith and Fulham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£215,576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£4,458,221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£319,371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£89,823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£164,676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£7,987,272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£13,234,939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Hammersmith and Fulham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Hammersmith and Fulham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35.1%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Hammersmith and Fulham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Hammersmith and Fulham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36.8%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Hammersmith and Fulham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Hammersmith and Fulham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69.1%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Hammersmith and Fulham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35.1%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Hammersmith and Fulham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25.8%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Hammersmith and Fulham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36.8%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Hammersmith and Fulham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Hammersmith and Fulham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69.1%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Hammersmith and Fulham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52A4AF9-EF45-4F27-BE3E-DC3F56A15C0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